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Kliniken Ostalb - Erweiterung Zentrale Notaufnahme - Elektroanlagen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Elektroanlagen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